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532E1" w:rsidTr="00076F48">
        <w:tc>
          <w:tcPr>
            <w:tcW w:w="4183" w:type="dxa"/>
            <w:gridSpan w:val="5"/>
          </w:tcPr>
          <w:p w:rsidR="000532E1" w:rsidRDefault="000532E1">
            <w:pPr>
              <w:spacing w:line="276" w:lineRule="auto"/>
              <w:jc w:val="center"/>
              <w:rPr>
                <w:sz w:val="6"/>
              </w:rPr>
            </w:pPr>
          </w:p>
          <w:p w:rsidR="000532E1" w:rsidRPr="00CC7490" w:rsidRDefault="000532E1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532E1" w:rsidRPr="00CC7490" w:rsidRDefault="000532E1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532E1" w:rsidRPr="00CC7490" w:rsidRDefault="000532E1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532E1" w:rsidRDefault="000532E1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СТЕПНОЙ СЕЛЬСОВЕТ</w:t>
            </w:r>
          </w:p>
          <w:p w:rsidR="000532E1" w:rsidRDefault="000532E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532E1" w:rsidRDefault="000532E1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532E1" w:rsidRDefault="000532E1">
            <w:pPr>
              <w:spacing w:line="276" w:lineRule="auto"/>
              <w:jc w:val="center"/>
              <w:rPr>
                <w:sz w:val="16"/>
              </w:rPr>
            </w:pPr>
          </w:p>
          <w:p w:rsidR="000532E1" w:rsidRDefault="000532E1">
            <w:pPr>
              <w:spacing w:line="276" w:lineRule="auto"/>
              <w:jc w:val="center"/>
              <w:rPr>
                <w:sz w:val="24"/>
              </w:rPr>
            </w:pPr>
            <w:r>
              <w:rPr>
                <w:b/>
                <w:sz w:val="28"/>
              </w:rPr>
              <w:t>П О С Т А Н О В Л Е Н И Е</w:t>
            </w:r>
          </w:p>
          <w:p w:rsidR="000532E1" w:rsidRDefault="000532E1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532E1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532E1" w:rsidRDefault="000532E1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10.10.2016г</w:t>
            </w:r>
          </w:p>
        </w:tc>
        <w:tc>
          <w:tcPr>
            <w:tcW w:w="577" w:type="dxa"/>
          </w:tcPr>
          <w:p w:rsidR="000532E1" w:rsidRDefault="000532E1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532E1" w:rsidRPr="00076F48" w:rsidRDefault="000532E1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101-п</w:t>
            </w:r>
          </w:p>
        </w:tc>
      </w:tr>
      <w:tr w:rsidR="000532E1" w:rsidTr="00076F48">
        <w:tc>
          <w:tcPr>
            <w:tcW w:w="4183" w:type="dxa"/>
            <w:gridSpan w:val="5"/>
          </w:tcPr>
          <w:p w:rsidR="000532E1" w:rsidRDefault="000532E1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п.Степной</w:t>
            </w:r>
          </w:p>
        </w:tc>
      </w:tr>
    </w:tbl>
    <w:p w:rsidR="000532E1" w:rsidRDefault="000532E1" w:rsidP="00076F48">
      <w:pPr>
        <w:ind w:right="4536"/>
        <w:rPr>
          <w:sz w:val="28"/>
          <w:szCs w:val="28"/>
        </w:rPr>
      </w:pPr>
      <w:r>
        <w:rPr>
          <w:noProof/>
        </w:rPr>
        <w:pict>
          <v:line id="Прямая соединительная линия 4" o:spid="_x0000_s1026" style="position:absolute;z-index:251658240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3" o:spid="_x0000_s1027" style="position:absolute;z-index:251659264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2" o:spid="_x0000_s1028" style="position:absolute;z-index:251660288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Прямая соединительная линия 1" o:spid="_x0000_s1029" style="position:absolute;z-index:251661312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>
        <w:rPr>
          <w:sz w:val="28"/>
          <w:szCs w:val="28"/>
        </w:rPr>
        <w:t>Об исполнении бюджета муниципального образования</w:t>
      </w:r>
    </w:p>
    <w:p w:rsidR="000532E1" w:rsidRDefault="000532E1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Степной сельсовет</w:t>
      </w:r>
    </w:p>
    <w:p w:rsidR="000532E1" w:rsidRDefault="000532E1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Ташлинского района</w:t>
      </w:r>
    </w:p>
    <w:p w:rsidR="000532E1" w:rsidRDefault="000532E1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532E1" w:rsidRDefault="000532E1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9 месяцев  2016 года </w:t>
      </w:r>
    </w:p>
    <w:p w:rsidR="000532E1" w:rsidRDefault="000532E1" w:rsidP="00076F48">
      <w:pPr>
        <w:rPr>
          <w:sz w:val="24"/>
          <w:szCs w:val="24"/>
        </w:rPr>
      </w:pPr>
    </w:p>
    <w:p w:rsidR="000532E1" w:rsidRPr="00CB0F8B" w:rsidRDefault="000532E1" w:rsidP="00076F48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CB0F8B">
        <w:rPr>
          <w:sz w:val="28"/>
          <w:szCs w:val="28"/>
        </w:rPr>
        <w:t>В соответствии со статьей 264.2. Бюджетного кодекса Российской Федерации, руководствуясь Положением о бюджетном процессе в муниципальном образовании Степной сельсовет № 09/34-рс от 24.06.2016г</w:t>
      </w:r>
    </w:p>
    <w:p w:rsidR="000532E1" w:rsidRDefault="000532E1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муниципального образования Степной  сельсовет за 9 месяцев 2016 года по доходам в сумме 3470,0  тыс. рублей, по расходам</w:t>
      </w:r>
      <w:r w:rsidRPr="00CC74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сумме 4673,1 тыс. рублей с превышением расходов над доходами  – в сумме 1203,1 тыс.руб со следующими показателями:</w:t>
      </w:r>
    </w:p>
    <w:p w:rsidR="000532E1" w:rsidRDefault="000532E1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 по кодам классификации доходов бюджетов согласно Приложению № 1;</w:t>
      </w:r>
    </w:p>
    <w:p w:rsidR="000532E1" w:rsidRDefault="000532E1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расходам бюджета по разделам и подразделам классификации расходов бюджета, согласно Приложению № 2;</w:t>
      </w:r>
    </w:p>
    <w:p w:rsidR="000532E1" w:rsidRDefault="000532E1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</w:t>
      </w:r>
      <w:r w:rsidRPr="00680065">
        <w:rPr>
          <w:rFonts w:ascii="Times New Roman" w:hAnsi="Times New Roman" w:cs="Times New Roman"/>
          <w:sz w:val="28"/>
        </w:rPr>
        <w:t>по кодам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532E1" w:rsidRDefault="000532E1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 Контроль за исполнением настоящего постановления оставляю за собой.</w:t>
      </w:r>
    </w:p>
    <w:p w:rsidR="000532E1" w:rsidRDefault="000532E1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Настоящее постановление вступает в силу со дня его официального опубликования.</w:t>
      </w:r>
    </w:p>
    <w:p w:rsidR="000532E1" w:rsidRDefault="000532E1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32E1" w:rsidRDefault="000532E1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Р.А.Маликов</w:t>
      </w:r>
    </w:p>
    <w:p w:rsidR="000532E1" w:rsidRDefault="000532E1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532E1" w:rsidRPr="00F31623" w:rsidRDefault="000532E1" w:rsidP="00076F48">
      <w:pPr>
        <w:shd w:val="clear" w:color="auto" w:fill="FFFFFF"/>
        <w:jc w:val="both"/>
        <w:rPr>
          <w:sz w:val="24"/>
          <w:szCs w:val="24"/>
        </w:rPr>
      </w:pPr>
      <w:r w:rsidRPr="00F31623">
        <w:rPr>
          <w:sz w:val="24"/>
          <w:szCs w:val="24"/>
        </w:rPr>
        <w:t>С приложения к данному постановлению можн</w:t>
      </w:r>
      <w:r>
        <w:rPr>
          <w:sz w:val="24"/>
          <w:szCs w:val="24"/>
        </w:rPr>
        <w:t>о ознакомиться в администрации С</w:t>
      </w:r>
      <w:r w:rsidRPr="00F31623">
        <w:rPr>
          <w:sz w:val="24"/>
          <w:szCs w:val="24"/>
        </w:rPr>
        <w:t>тепного сельсовета по адресу: п.Степной, ул.Нижняя, д.7</w:t>
      </w:r>
    </w:p>
    <w:p w:rsidR="000532E1" w:rsidRPr="00F31623" w:rsidRDefault="000532E1" w:rsidP="00076F48">
      <w:pPr>
        <w:shd w:val="clear" w:color="auto" w:fill="FFFFFF"/>
        <w:spacing w:line="322" w:lineRule="exact"/>
        <w:ind w:left="5"/>
        <w:rPr>
          <w:sz w:val="24"/>
          <w:szCs w:val="24"/>
        </w:rPr>
      </w:pPr>
    </w:p>
    <w:p w:rsidR="000532E1" w:rsidRDefault="000532E1" w:rsidP="00076F48">
      <w:pPr>
        <w:rPr>
          <w:sz w:val="24"/>
          <w:szCs w:val="24"/>
        </w:rPr>
        <w:sectPr w:rsidR="000532E1">
          <w:pgSz w:w="11906" w:h="16838"/>
          <w:pgMar w:top="360" w:right="850" w:bottom="360" w:left="1701" w:header="708" w:footer="708" w:gutter="0"/>
          <w:cols w:space="720"/>
        </w:sectPr>
      </w:pPr>
    </w:p>
    <w:p w:rsidR="000532E1" w:rsidRDefault="000532E1"/>
    <w:sectPr w:rsidR="000532E1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936"/>
    <w:rsid w:val="000532E1"/>
    <w:rsid w:val="00076F48"/>
    <w:rsid w:val="00085508"/>
    <w:rsid w:val="000D1AA5"/>
    <w:rsid w:val="0013090F"/>
    <w:rsid w:val="001B7873"/>
    <w:rsid w:val="00263575"/>
    <w:rsid w:val="00497F5A"/>
    <w:rsid w:val="00552A4F"/>
    <w:rsid w:val="005A3AA1"/>
    <w:rsid w:val="00603A28"/>
    <w:rsid w:val="00635FF7"/>
    <w:rsid w:val="00641936"/>
    <w:rsid w:val="00644D09"/>
    <w:rsid w:val="00680065"/>
    <w:rsid w:val="007806B0"/>
    <w:rsid w:val="00812AA8"/>
    <w:rsid w:val="00890C12"/>
    <w:rsid w:val="00940E89"/>
    <w:rsid w:val="009B0279"/>
    <w:rsid w:val="00A23EF6"/>
    <w:rsid w:val="00B058BA"/>
    <w:rsid w:val="00B30EEC"/>
    <w:rsid w:val="00B42FC7"/>
    <w:rsid w:val="00B764D8"/>
    <w:rsid w:val="00BB049E"/>
    <w:rsid w:val="00BD0959"/>
    <w:rsid w:val="00CB0F8B"/>
    <w:rsid w:val="00CC7490"/>
    <w:rsid w:val="00CE27AD"/>
    <w:rsid w:val="00DC4CD3"/>
    <w:rsid w:val="00EF07A8"/>
    <w:rsid w:val="00F31623"/>
    <w:rsid w:val="00FD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Обычный1"/>
    <w:qFormat/>
    <w:rsid w:val="00076F48"/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76F4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D1A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1AA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078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219</Words>
  <Characters>1250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степной</cp:lastModifiedBy>
  <cp:revision>13</cp:revision>
  <cp:lastPrinted>2016-10-13T07:07:00Z</cp:lastPrinted>
  <dcterms:created xsi:type="dcterms:W3CDTF">2015-10-09T04:18:00Z</dcterms:created>
  <dcterms:modified xsi:type="dcterms:W3CDTF">2016-10-13T07:19:00Z</dcterms:modified>
</cp:coreProperties>
</file>